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35195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дошкольное образовательное учреждение «Детский сад № 151 комбинированного вида» Ново-Савиновского района г. Казани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35195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420066, Республика Татарстан, г. Казань, ул. Бондаренко, д.10а; Петручик Татьяна Борисовна; mdou151@list.ru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15635F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35195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1657102628</w:t>
            </w:r>
          </w:p>
        </w:tc>
        <w:tc>
          <w:tcPr>
            <w:tcW w:w="1653" w:type="dxa"/>
          </w:tcPr>
          <w:p w:rsidR="00776AA2" w:rsidRPr="001B6640" w:rsidRDefault="0035195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91219632</w:t>
            </w:r>
          </w:p>
        </w:tc>
        <w:tc>
          <w:tcPr>
            <w:tcW w:w="1995" w:type="dxa"/>
          </w:tcPr>
          <w:p w:rsidR="00776AA2" w:rsidRPr="001B6640" w:rsidRDefault="0035195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35195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85.11; 85.41; 85.42.9; 86.90.9</w:t>
            </w:r>
          </w:p>
        </w:tc>
        <w:tc>
          <w:tcPr>
            <w:tcW w:w="2343" w:type="dxa"/>
          </w:tcPr>
          <w:p w:rsidR="00776AA2" w:rsidRPr="001B6640" w:rsidRDefault="0035195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92701000</w:t>
            </w:r>
          </w:p>
        </w:tc>
      </w:tr>
    </w:tbl>
    <w:p w:rsidR="00776AA2" w:rsidRDefault="00776AA2" w:rsidP="00367816">
      <w:pPr>
        <w:pStyle w:val="1"/>
      </w:pPr>
    </w:p>
    <w:p w:rsidR="00FB001B" w:rsidRPr="00A20882" w:rsidRDefault="00776AA2" w:rsidP="00367816">
      <w:pPr>
        <w:pStyle w:val="1"/>
      </w:pPr>
      <w:r>
        <w:t xml:space="preserve">КАРТА № </w:t>
      </w:r>
      <w:fldSimple w:instr=" DOCVARIABLE rm_number \* MERGEFORMAT ">
        <w:r w:rsidR="00351956" w:rsidRPr="00351956">
          <w:rPr>
            <w:b w:val="0"/>
          </w:rPr>
          <w:t xml:space="preserve"> 1.2.0.26 </w:t>
        </w:r>
      </w:fldSimple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613"/>
        <w:gridCol w:w="1807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A20882" w:rsidRDefault="00351956" w:rsidP="00232C8F">
            <w:pPr>
              <w:rPr>
                <w:i/>
              </w:rPr>
            </w:pPr>
            <w:r>
              <w:rPr>
                <w:i/>
              </w:rPr>
              <w:t>Инструктор по физической культуре (плаванию)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351956" w:rsidP="00232C8F">
            <w:r>
              <w:t>23177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fldSimple w:instr=" DOCVARIABLE ceh_info \* MERGEFORMAT ">
        <w:r w:rsidR="00351956" w:rsidRPr="00351956">
          <w:rPr>
            <w:rStyle w:val="aa"/>
            <w:i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776AA2" w:rsidRPr="00A7346C" w:rsidRDefault="00776AA2" w:rsidP="00A20882">
      <w:pPr>
        <w:jc w:val="both"/>
      </w:pPr>
      <w:r w:rsidRPr="00710271">
        <w:t>Количество и номера аналогичных рабочих мест:</w:t>
      </w:r>
      <w:fldSimple w:instr=" DOCVARIABLE anal_rms \* MERGEFORMAT ">
        <w:r w:rsidR="00351956" w:rsidRPr="00351956">
          <w:rPr>
            <w:rStyle w:val="aa"/>
            <w:i/>
          </w:rPr>
          <w:t xml:space="preserve">  Отсутствуют</w:t>
        </w:r>
      </w:fldSimple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A20882">
      <w:pPr>
        <w:jc w:val="both"/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</w:t>
      </w:r>
      <w:fldSimple w:instr=" DOCVARIABLE &quot;etks_info&quot; \* MERGEFORMAT ">
        <w:r w:rsidR="00351956" w:rsidRPr="00351956">
          <w:rPr>
            <w:i/>
            <w:u w:val="single"/>
          </w:rPr>
  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761н. Должности педагогических работников. </w:t>
        </w:r>
      </w:fldSimple>
      <w:r w:rsidR="007462E1" w:rsidRPr="00A20882">
        <w:rPr>
          <w:i/>
          <w:u w:val="single"/>
        </w:rPr>
        <w:tab/>
        <w:t> </w:t>
      </w:r>
      <w:r w:rsidR="007462E1" w:rsidRPr="00481C22">
        <w:rPr>
          <w:u w:val="single"/>
        </w:rPr>
        <w:t xml:space="preserve">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351956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351956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3" w:name="col_rm_table"/>
            <w:bookmarkEnd w:id="3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351956" w:rsidP="00145419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351956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351956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351956" w:rsidP="0098630F">
            <w:pPr>
              <w:jc w:val="center"/>
            </w:pPr>
            <w:r>
              <w:t>117-009-062 15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4" w:name="snils_table"/>
            <w:bookmarkEnd w:id="4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A20882" w:rsidRDefault="00481C22" w:rsidP="00A20882">
      <w:pPr>
        <w:jc w:val="both"/>
        <w:rPr>
          <w:i/>
        </w:rPr>
      </w:pPr>
      <w:r w:rsidRPr="00776AA2">
        <w:rPr>
          <w:b/>
        </w:rPr>
        <w:t>Строка 02</w:t>
      </w:r>
      <w:r w:rsidRPr="00A20882">
        <w:rPr>
          <w:b/>
        </w:rPr>
        <w:t>2</w:t>
      </w:r>
      <w:r w:rsidRPr="00776AA2">
        <w:rPr>
          <w:b/>
        </w:rPr>
        <w:t>.</w:t>
      </w:r>
      <w:r w:rsidRPr="00710271">
        <w:t>Используемое оборудование:</w:t>
      </w:r>
      <w:fldSimple w:instr=" DOCVARIABLE oborud \* MERGEFORMAT ">
        <w:r w:rsidR="00351956" w:rsidRPr="00351956">
          <w:rPr>
            <w:rStyle w:val="aa"/>
            <w:i/>
          </w:rPr>
          <w:t xml:space="preserve"> ноутбук ICL </w:t>
        </w:r>
      </w:fldSimple>
      <w:r w:rsidRPr="00A20882">
        <w:rPr>
          <w:rStyle w:val="aa"/>
          <w:i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fldSimple w:instr=" DOCVARIABLE tools \* MERGEFORMAT ">
        <w:r w:rsidR="00351956" w:rsidRPr="00351956">
          <w:rPr>
            <w:rStyle w:val="aa"/>
            <w:i/>
          </w:rPr>
          <w:t xml:space="preserve"> на рабочем месте не используются </w:t>
        </w:r>
      </w:fldSimple>
      <w:r w:rsidRPr="00A20882">
        <w:rPr>
          <w:rStyle w:val="aa"/>
          <w:i/>
        </w:rPr>
        <w:t> </w:t>
      </w:r>
    </w:p>
    <w:p w:rsidR="00776AA2" w:rsidRPr="00A20882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145BAD">
        <w:trPr>
          <w:tblHeader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145BA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145BA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45BA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45BA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7657D5" w:rsidTr="00145BA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145BA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45BA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45BA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7657D5" w:rsidTr="00145BA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145BA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45BA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45BA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7657D5" w:rsidTr="00145BA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145BA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45BA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45BA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7657D5" w:rsidTr="00145BA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145BA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45BA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45BA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7657D5" w:rsidTr="00145BA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145BA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45BA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45BA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7657D5" w:rsidTr="00145BA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145BA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45BA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45BA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7657D5" w:rsidTr="00145BA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145BA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45BA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45BA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7657D5" w:rsidTr="00145BA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145BAD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145BA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45BA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45BA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7657D5" w:rsidTr="00145BA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145BA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45BA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45BA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7657D5" w:rsidTr="00145BA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145BA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45BA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45BA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7657D5" w:rsidTr="00145BA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145BA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145BA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45BAD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7657D5" w:rsidTr="00145BA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145BAD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145BA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45BA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45BA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7657D5" w:rsidTr="00145BA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145BA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145BA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45BAD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7657D5" w:rsidTr="00145BA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7657D5" w:rsidRDefault="00145BA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145BAD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A20882">
      <w:pPr>
        <w:jc w:val="both"/>
      </w:pPr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2" w:name="s040_1"/>
            <w:bookmarkEnd w:id="22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255EA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45BA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45BAD" w:rsidP="00B80FB7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2"/>
            <w:bookmarkEnd w:id="23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255EA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45BA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45BAD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3"/>
            <w:bookmarkEnd w:id="24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255EA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45BA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45BAD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4"/>
            <w:bookmarkEnd w:id="25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145BAD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255EA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45BA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45BAD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5"/>
            <w:bookmarkEnd w:id="26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255EA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45BA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45BAD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6"/>
            <w:bookmarkEnd w:id="27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</w:t>
            </w:r>
            <w:r w:rsidR="00145BAD">
              <w:t>аво на досрочное назначение страх</w:t>
            </w:r>
            <w:r w:rsidRPr="00481C22">
              <w:t>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255EA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45BA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45BAD" w:rsidP="00A20882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7"/>
            <w:bookmarkEnd w:id="28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255EA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45BAD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45BAD" w:rsidP="00145BAD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Федеральный закон от 30.12.2001 №197-ФЗ "Трудовой кодекс РФ" раздел X, глава 34, статья 213, Приказ Министерства здравоохранения и социального развития Российской Федерации от 12 апреля 2011 г. N 302н, прил.2, п. 20 - 1 раз в год</w:t>
            </w:r>
          </w:p>
        </w:tc>
      </w:tr>
    </w:tbl>
    <w:p w:rsidR="00481C22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145BAD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fldSimple w:instr=" DOCVARIABLE &quot;s_050&quot; \* MERGEFORMAT ">
        <w:r w:rsidR="008E3F2C" w:rsidRPr="008E3F2C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"Трудовой кодекс РФ" раздел XII, глава 42, статья 265, СанПиН 2.4.6.2553-09, п. 4.6.1, п. 4.6.4);</w:t>
        </w:r>
        <w:r w:rsidR="008E3F2C" w:rsidRPr="008E3F2C">
          <w:rPr>
            <w:i/>
            <w:u w:val="single"/>
          </w:rPr>
          <w:tab/>
          <w:t>   </w:t>
        </w:r>
        <w:r w:rsidR="008E3F2C" w:rsidRPr="008E3F2C">
          <w:rPr>
            <w:i/>
            <w:u w:val="single"/>
          </w:rPr>
          <w:br/>
          <w:t xml:space="preserve"> 2. Рекомендуемые режимы труда и отдыха: в соответствии</w:t>
        </w:r>
        <w:r w:rsidR="008E3F2C">
          <w:rPr>
            <w:i/>
            <w:u w:val="single"/>
          </w:rPr>
          <w:t xml:space="preserve"> с графиком работы организации;</w:t>
        </w:r>
        <w:r w:rsidR="008E3F2C" w:rsidRPr="008E3F2C">
          <w:rPr>
            <w:i/>
            <w:u w:val="single"/>
          </w:rPr>
          <w:t>   </w:t>
        </w:r>
      </w:fldSimple>
      <w:r w:rsidRPr="00481C22">
        <w:rPr>
          <w:u w:val="single"/>
        </w:rPr>
        <w:t xml:space="preserve">  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fldSimple w:instr=" DOCVARIABLE fill_date \* MERGEFORMAT ">
        <w:r w:rsidR="00D15C2A" w:rsidRPr="00D15C2A">
          <w:rPr>
            <w:u w:val="single"/>
          </w:rPr>
          <w:t>23.12.2016</w:t>
        </w:r>
      </w:fldSimple>
      <w:r w:rsidRPr="00481C22">
        <w:rPr>
          <w:u w:val="single"/>
        </w:rPr>
        <w:t>   </w:t>
      </w:r>
    </w:p>
    <w:p w:rsidR="00760207" w:rsidRDefault="00760207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51956" w:rsidP="004E51DC">
            <w:pPr>
              <w:pStyle w:val="a8"/>
            </w:pPr>
            <w:r>
              <w:t>Заведующая МБДОУ № 151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51956" w:rsidP="004E51DC">
            <w:pPr>
              <w:pStyle w:val="a8"/>
            </w:pPr>
            <w:r>
              <w:t>Петручик Т.Б.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35195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51956" w:rsidP="004E51DC">
            <w:pPr>
              <w:pStyle w:val="a8"/>
            </w:pPr>
            <w:r>
              <w:t>Ответственный по охране труда, младший воспитатель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51956" w:rsidP="004E51DC">
            <w:pPr>
              <w:pStyle w:val="a8"/>
            </w:pPr>
            <w:r>
              <w:t>Исхакова А.А.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35195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351956" w:rsidRPr="00351956" w:rsidTr="0035195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1956" w:rsidRPr="00351956" w:rsidRDefault="00351956" w:rsidP="004E51DC">
            <w:pPr>
              <w:pStyle w:val="a8"/>
            </w:pPr>
            <w:r>
              <w:t>Заместитель заведующей по АХР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51956" w:rsidRPr="00351956" w:rsidRDefault="0035195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1956" w:rsidRPr="00351956" w:rsidRDefault="0035195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51956" w:rsidRPr="00351956" w:rsidRDefault="0035195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1956" w:rsidRPr="00351956" w:rsidRDefault="00351956" w:rsidP="004E51DC">
            <w:pPr>
              <w:pStyle w:val="a8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51956" w:rsidRPr="00351956" w:rsidRDefault="0035195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1956" w:rsidRPr="00351956" w:rsidRDefault="00351956" w:rsidP="004E51DC">
            <w:pPr>
              <w:pStyle w:val="a8"/>
            </w:pPr>
          </w:p>
        </w:tc>
      </w:tr>
      <w:tr w:rsidR="00351956" w:rsidRPr="00351956" w:rsidTr="0035195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51956" w:rsidRPr="00351956" w:rsidRDefault="00351956" w:rsidP="004E51DC">
            <w:pPr>
              <w:pStyle w:val="a8"/>
              <w:rPr>
                <w:vertAlign w:val="superscript"/>
              </w:rPr>
            </w:pPr>
            <w:r w:rsidRPr="0035195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51956" w:rsidRPr="00351956" w:rsidRDefault="0035195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1956" w:rsidRPr="00351956" w:rsidRDefault="00351956" w:rsidP="004E51DC">
            <w:pPr>
              <w:pStyle w:val="a8"/>
              <w:rPr>
                <w:vertAlign w:val="superscript"/>
              </w:rPr>
            </w:pPr>
            <w:r w:rsidRPr="0035195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51956" w:rsidRPr="00351956" w:rsidRDefault="0035195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51956" w:rsidRPr="00351956" w:rsidRDefault="00351956" w:rsidP="004E51DC">
            <w:pPr>
              <w:pStyle w:val="a8"/>
              <w:rPr>
                <w:vertAlign w:val="superscript"/>
              </w:rPr>
            </w:pPr>
            <w:r w:rsidRPr="0035195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51956" w:rsidRPr="00351956" w:rsidRDefault="0035195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51956" w:rsidRPr="00351956" w:rsidRDefault="00351956" w:rsidP="004E51DC">
            <w:pPr>
              <w:pStyle w:val="a8"/>
              <w:rPr>
                <w:vertAlign w:val="superscript"/>
              </w:rPr>
            </w:pPr>
            <w:r w:rsidRPr="00351956">
              <w:rPr>
                <w:vertAlign w:val="superscript"/>
              </w:rPr>
              <w:t>(дата)</w:t>
            </w:r>
          </w:p>
        </w:tc>
      </w:tr>
      <w:tr w:rsidR="00351956" w:rsidRPr="00351956" w:rsidTr="0035195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1956" w:rsidRPr="00351956" w:rsidRDefault="00351956" w:rsidP="004E51DC">
            <w:pPr>
              <w:pStyle w:val="a8"/>
            </w:pPr>
            <w:r>
              <w:t>Старшая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51956" w:rsidRPr="00351956" w:rsidRDefault="0035195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1956" w:rsidRPr="00351956" w:rsidRDefault="0035195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51956" w:rsidRPr="00351956" w:rsidRDefault="0035195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1956" w:rsidRPr="00351956" w:rsidRDefault="00351956" w:rsidP="004E51DC">
            <w:pPr>
              <w:pStyle w:val="a8"/>
            </w:pPr>
            <w:r>
              <w:t>Кашыцина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51956" w:rsidRPr="00351956" w:rsidRDefault="0035195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1956" w:rsidRPr="00351956" w:rsidRDefault="00351956" w:rsidP="004E51DC">
            <w:pPr>
              <w:pStyle w:val="a8"/>
            </w:pPr>
          </w:p>
        </w:tc>
      </w:tr>
      <w:tr w:rsidR="00351956" w:rsidRPr="00351956" w:rsidTr="0035195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51956" w:rsidRPr="00351956" w:rsidRDefault="00351956" w:rsidP="004E51DC">
            <w:pPr>
              <w:pStyle w:val="a8"/>
              <w:rPr>
                <w:vertAlign w:val="superscript"/>
              </w:rPr>
            </w:pPr>
            <w:r w:rsidRPr="0035195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51956" w:rsidRPr="00351956" w:rsidRDefault="0035195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1956" w:rsidRPr="00351956" w:rsidRDefault="00351956" w:rsidP="004E51DC">
            <w:pPr>
              <w:pStyle w:val="a8"/>
              <w:rPr>
                <w:vertAlign w:val="superscript"/>
              </w:rPr>
            </w:pPr>
            <w:r w:rsidRPr="0035195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51956" w:rsidRPr="00351956" w:rsidRDefault="0035195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51956" w:rsidRPr="00351956" w:rsidRDefault="00351956" w:rsidP="004E51DC">
            <w:pPr>
              <w:pStyle w:val="a8"/>
              <w:rPr>
                <w:vertAlign w:val="superscript"/>
              </w:rPr>
            </w:pPr>
            <w:r w:rsidRPr="0035195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51956" w:rsidRPr="00351956" w:rsidRDefault="0035195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51956" w:rsidRPr="00351956" w:rsidRDefault="00351956" w:rsidP="004E51DC">
            <w:pPr>
              <w:pStyle w:val="a8"/>
              <w:rPr>
                <w:vertAlign w:val="superscript"/>
              </w:rPr>
            </w:pPr>
            <w:r w:rsidRPr="00351956">
              <w:rPr>
                <w:vertAlign w:val="superscript"/>
              </w:rPr>
              <w:t>(дата)</w:t>
            </w:r>
          </w:p>
        </w:tc>
      </w:tr>
      <w:tr w:rsidR="00351956" w:rsidRPr="00351956" w:rsidTr="0035195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1956" w:rsidRPr="00351956" w:rsidRDefault="00351956" w:rsidP="004E51DC">
            <w:pPr>
              <w:pStyle w:val="a8"/>
            </w:pPr>
            <w:r>
              <w:t>Председатель профсоюзного комитета МБДОУ № 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51956" w:rsidRPr="00351956" w:rsidRDefault="0035195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1956" w:rsidRPr="00351956" w:rsidRDefault="0035195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51956" w:rsidRPr="00351956" w:rsidRDefault="0035195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1956" w:rsidRPr="00351956" w:rsidRDefault="00351956" w:rsidP="004E51DC">
            <w:pPr>
              <w:pStyle w:val="a8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51956" w:rsidRPr="00351956" w:rsidRDefault="0035195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1956" w:rsidRPr="00351956" w:rsidRDefault="00351956" w:rsidP="004E51DC">
            <w:pPr>
              <w:pStyle w:val="a8"/>
            </w:pPr>
          </w:p>
        </w:tc>
      </w:tr>
      <w:tr w:rsidR="00351956" w:rsidRPr="00351956" w:rsidTr="0035195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51956" w:rsidRPr="00351956" w:rsidRDefault="00351956" w:rsidP="004E51DC">
            <w:pPr>
              <w:pStyle w:val="a8"/>
              <w:rPr>
                <w:vertAlign w:val="superscript"/>
              </w:rPr>
            </w:pPr>
            <w:r w:rsidRPr="0035195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51956" w:rsidRPr="00351956" w:rsidRDefault="0035195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1956" w:rsidRPr="00351956" w:rsidRDefault="00351956" w:rsidP="004E51DC">
            <w:pPr>
              <w:pStyle w:val="a8"/>
              <w:rPr>
                <w:vertAlign w:val="superscript"/>
              </w:rPr>
            </w:pPr>
            <w:r w:rsidRPr="0035195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51956" w:rsidRPr="00351956" w:rsidRDefault="0035195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51956" w:rsidRPr="00351956" w:rsidRDefault="00351956" w:rsidP="004E51DC">
            <w:pPr>
              <w:pStyle w:val="a8"/>
              <w:rPr>
                <w:vertAlign w:val="superscript"/>
              </w:rPr>
            </w:pPr>
            <w:r w:rsidRPr="0035195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51956" w:rsidRPr="00351956" w:rsidRDefault="0035195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51956" w:rsidRPr="00351956" w:rsidRDefault="00351956" w:rsidP="004E51DC">
            <w:pPr>
              <w:pStyle w:val="a8"/>
              <w:rPr>
                <w:vertAlign w:val="superscript"/>
              </w:rPr>
            </w:pPr>
            <w:r w:rsidRPr="00351956">
              <w:rPr>
                <w:vertAlign w:val="superscript"/>
              </w:rPr>
              <w:t>(дата)</w:t>
            </w:r>
          </w:p>
        </w:tc>
      </w:tr>
    </w:tbl>
    <w:p w:rsidR="003C5C39" w:rsidRPr="003C5C39" w:rsidRDefault="005F6B08" w:rsidP="003C5C39">
      <w:bookmarkStart w:id="33" w:name="_GoBack"/>
      <w:bookmarkEnd w:id="33"/>
      <w:r w:rsidRPr="005F6B08">
        <w:lastRenderedPageBreak/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D15C2A" w:rsidTr="00D15C2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D15C2A" w:rsidRDefault="00D15C2A" w:rsidP="003C5C39">
            <w:pPr>
              <w:pStyle w:val="a8"/>
            </w:pPr>
            <w:r w:rsidRPr="00D15C2A">
              <w:t>1478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D15C2A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D15C2A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D15C2A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D15C2A" w:rsidRDefault="00D15C2A" w:rsidP="003C5C39">
            <w:pPr>
              <w:pStyle w:val="a8"/>
            </w:pPr>
            <w:r w:rsidRPr="00D15C2A">
              <w:t>Колесников Д.А.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D15C2A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D15C2A" w:rsidRDefault="00D74AF2" w:rsidP="003C5C39">
            <w:pPr>
              <w:pStyle w:val="a8"/>
            </w:pPr>
            <w:r>
              <w:t>12.01.2017</w:t>
            </w:r>
          </w:p>
        </w:tc>
      </w:tr>
      <w:tr w:rsidR="00EF07A3" w:rsidRPr="00D15C2A" w:rsidTr="00D15C2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D15C2A" w:rsidRDefault="00D15C2A" w:rsidP="003C5C39">
            <w:pPr>
              <w:pStyle w:val="a8"/>
              <w:rPr>
                <w:b/>
                <w:vertAlign w:val="superscript"/>
              </w:rPr>
            </w:pPr>
            <w:r w:rsidRPr="00D15C2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D15C2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D15C2A" w:rsidRDefault="00D15C2A" w:rsidP="00EF07A3">
            <w:pPr>
              <w:pStyle w:val="a8"/>
              <w:rPr>
                <w:b/>
                <w:vertAlign w:val="superscript"/>
              </w:rPr>
            </w:pPr>
            <w:r w:rsidRPr="00D15C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C2A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D15C2A" w:rsidRDefault="00D15C2A" w:rsidP="00EF07A3">
            <w:pPr>
              <w:pStyle w:val="a8"/>
              <w:rPr>
                <w:b/>
                <w:vertAlign w:val="superscript"/>
              </w:rPr>
            </w:pPr>
            <w:r w:rsidRPr="00D15C2A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D15C2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D15C2A" w:rsidRDefault="00D15C2A" w:rsidP="00EF07A3">
            <w:pPr>
              <w:pStyle w:val="a8"/>
              <w:rPr>
                <w:vertAlign w:val="superscript"/>
              </w:rPr>
            </w:pPr>
            <w:r w:rsidRPr="00D15C2A">
              <w:rPr>
                <w:vertAlign w:val="superscript"/>
              </w:rPr>
              <w:t>(дата)</w:t>
            </w:r>
          </w:p>
        </w:tc>
      </w:tr>
    </w:tbl>
    <w:p w:rsidR="00FD6B40" w:rsidRPr="00E503D2" w:rsidRDefault="00FD6B40" w:rsidP="007462E1"/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35195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51956" w:rsidP="004E51DC">
            <w:pPr>
              <w:pStyle w:val="a8"/>
            </w:pPr>
            <w:r>
              <w:t>Черемина М.А.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A2084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351956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882" w:rsidRDefault="00A20882" w:rsidP="0076042D">
      <w:pPr>
        <w:pStyle w:val="a9"/>
      </w:pPr>
      <w:r>
        <w:separator/>
      </w:r>
    </w:p>
  </w:endnote>
  <w:endnote w:type="continuationSeparator" w:id="1">
    <w:p w:rsidR="00A20882" w:rsidRDefault="00A2088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81C22" w:rsidTr="0076042D">
      <w:tc>
        <w:tcPr>
          <w:tcW w:w="4428" w:type="dxa"/>
        </w:tcPr>
        <w:p w:rsidR="00481C22" w:rsidRPr="003D5592" w:rsidRDefault="0035195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1.2.0.26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061FA2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061FA2" w:rsidRPr="009E2A4C">
            <w:rPr>
              <w:rStyle w:val="ad"/>
              <w:sz w:val="20"/>
              <w:szCs w:val="20"/>
            </w:rPr>
            <w:fldChar w:fldCharType="separate"/>
          </w:r>
          <w:r w:rsidR="00351956">
            <w:rPr>
              <w:rStyle w:val="ad"/>
              <w:noProof/>
              <w:sz w:val="20"/>
              <w:szCs w:val="20"/>
            </w:rPr>
            <w:t>1</w:t>
          </w:r>
          <w:r w:rsidR="00061FA2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351956" w:rsidRPr="00351956">
              <w:rPr>
                <w:rStyle w:val="ad"/>
                <w:noProof/>
                <w:sz w:val="20"/>
              </w:rPr>
              <w:t>3</w:t>
            </w:r>
          </w:fldSimple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882" w:rsidRDefault="00A20882" w:rsidP="0076042D">
      <w:pPr>
        <w:pStyle w:val="a9"/>
      </w:pPr>
      <w:r>
        <w:separator/>
      </w:r>
    </w:p>
  </w:footnote>
  <w:footnote w:type="continuationSeparator" w:id="1">
    <w:p w:rsidR="00A20882" w:rsidRDefault="00A2088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65537"/>
  </w:hdrShapeDefaults>
  <w:footnotePr>
    <w:footnote w:id="0"/>
    <w:footnote w:id="1"/>
  </w:footnotePr>
  <w:endnotePr>
    <w:endnote w:id="0"/>
    <w:endnote w:id="1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Педагогический персонал"/>
    <w:docVar w:name="class" w:val=" не определен "/>
    <w:docVar w:name="close_doc_flag" w:val="0"/>
    <w:docVar w:name="co_classes" w:val="   "/>
    <w:docVar w:name="codeok" w:val=" 23177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. Должности педагогических работников. "/>
    <w:docVar w:name="fac_name" w:val="Карта АРМ"/>
    <w:docVar w:name="fac_name2" w:val="Карта"/>
    <w:docVar w:name="facid" w:val="20"/>
    <w:docVar w:name="fact_adr" w:val="   "/>
    <w:docVar w:name="fill_date" w:val="23.12.2016"/>
    <w:docVar w:name="gig_kut" w:val="2"/>
    <w:docVar w:name="hlp" w:val="3"/>
    <w:docVar w:name="izm_date" w:val="14.12.2015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.2.0.26 "/>
    <w:docVar w:name="oborud" w:val=" ноутбук ICL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egim" w:val="Рекомендуемые режимы труда и отдыха: в соответствии с графиком работы организации"/>
    <w:docVar w:name="rm_guid" w:val="86434BD776D54ECFAE3D7A2E30A74DED"/>
    <w:docVar w:name="rm_id" w:val="23"/>
    <w:docVar w:name="rm_name" w:val="                                          "/>
    <w:docVar w:name="rm_number" w:val=" 1.2.0.26 "/>
    <w:docVar w:name="s_050" w:val="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, СанПиН 2.4.6.2553-09, п. 4.6.1, п. 4.6.4);_x0009_   _x000b_ 2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на рабочем месте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, СанПиН 2.4.6.2553-09, п. 4.6.1, п. 4.6.4)"/>
    <w:docVar w:name="version" w:val="51"/>
  </w:docVars>
  <w:rsids>
    <w:rsidRoot w:val="00A20882"/>
    <w:rsid w:val="000024F1"/>
    <w:rsid w:val="00025683"/>
    <w:rsid w:val="00046815"/>
    <w:rsid w:val="0005566C"/>
    <w:rsid w:val="00061FA2"/>
    <w:rsid w:val="000860ED"/>
    <w:rsid w:val="000905BE"/>
    <w:rsid w:val="000D1F5B"/>
    <w:rsid w:val="00110025"/>
    <w:rsid w:val="00132A49"/>
    <w:rsid w:val="001429B1"/>
    <w:rsid w:val="00145419"/>
    <w:rsid w:val="001456F8"/>
    <w:rsid w:val="00145BAD"/>
    <w:rsid w:val="001550D7"/>
    <w:rsid w:val="0015635F"/>
    <w:rsid w:val="001607C8"/>
    <w:rsid w:val="001F4D8D"/>
    <w:rsid w:val="001F4F27"/>
    <w:rsid w:val="00232C8F"/>
    <w:rsid w:val="00234932"/>
    <w:rsid w:val="00244615"/>
    <w:rsid w:val="0029019D"/>
    <w:rsid w:val="002A0605"/>
    <w:rsid w:val="002E55C6"/>
    <w:rsid w:val="00305B2F"/>
    <w:rsid w:val="00335F25"/>
    <w:rsid w:val="00351956"/>
    <w:rsid w:val="00367816"/>
    <w:rsid w:val="003876C3"/>
    <w:rsid w:val="003C24DB"/>
    <w:rsid w:val="003C5C39"/>
    <w:rsid w:val="0040104A"/>
    <w:rsid w:val="00402CAC"/>
    <w:rsid w:val="004229CF"/>
    <w:rsid w:val="004255EA"/>
    <w:rsid w:val="00433ABC"/>
    <w:rsid w:val="00444410"/>
    <w:rsid w:val="00447968"/>
    <w:rsid w:val="00481C22"/>
    <w:rsid w:val="004A47AD"/>
    <w:rsid w:val="004B78DB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56598"/>
    <w:rsid w:val="0069682B"/>
    <w:rsid w:val="006A075D"/>
    <w:rsid w:val="006C28B3"/>
    <w:rsid w:val="006E16BE"/>
    <w:rsid w:val="007049EB"/>
    <w:rsid w:val="00710271"/>
    <w:rsid w:val="00717C9F"/>
    <w:rsid w:val="00745D40"/>
    <w:rsid w:val="007462E1"/>
    <w:rsid w:val="00760207"/>
    <w:rsid w:val="0076042D"/>
    <w:rsid w:val="007657D5"/>
    <w:rsid w:val="00772BBF"/>
    <w:rsid w:val="00776AA2"/>
    <w:rsid w:val="00795411"/>
    <w:rsid w:val="007A4C5E"/>
    <w:rsid w:val="007C6F14"/>
    <w:rsid w:val="007D1852"/>
    <w:rsid w:val="007D2CEA"/>
    <w:rsid w:val="00835248"/>
    <w:rsid w:val="00883461"/>
    <w:rsid w:val="008E3F2C"/>
    <w:rsid w:val="008E68DE"/>
    <w:rsid w:val="008E70C1"/>
    <w:rsid w:val="0090588D"/>
    <w:rsid w:val="0092778A"/>
    <w:rsid w:val="00967790"/>
    <w:rsid w:val="0098630F"/>
    <w:rsid w:val="00A100AB"/>
    <w:rsid w:val="00A12349"/>
    <w:rsid w:val="00A20840"/>
    <w:rsid w:val="00A20882"/>
    <w:rsid w:val="00A7346C"/>
    <w:rsid w:val="00A87B75"/>
    <w:rsid w:val="00A91908"/>
    <w:rsid w:val="00AA4551"/>
    <w:rsid w:val="00AA46ED"/>
    <w:rsid w:val="00AA4DCC"/>
    <w:rsid w:val="00AB5E83"/>
    <w:rsid w:val="00AD14A4"/>
    <w:rsid w:val="00AD7C32"/>
    <w:rsid w:val="00AF796F"/>
    <w:rsid w:val="00B04F25"/>
    <w:rsid w:val="00B80FB7"/>
    <w:rsid w:val="00BA5029"/>
    <w:rsid w:val="00BC0CB1"/>
    <w:rsid w:val="00BC2F3C"/>
    <w:rsid w:val="00BC6A7A"/>
    <w:rsid w:val="00C02721"/>
    <w:rsid w:val="00C03F4A"/>
    <w:rsid w:val="00C63242"/>
    <w:rsid w:val="00C92599"/>
    <w:rsid w:val="00CA2F10"/>
    <w:rsid w:val="00CE3307"/>
    <w:rsid w:val="00CF1669"/>
    <w:rsid w:val="00D15C2A"/>
    <w:rsid w:val="00D26D95"/>
    <w:rsid w:val="00D72A4C"/>
    <w:rsid w:val="00D74AF2"/>
    <w:rsid w:val="00D76DF8"/>
    <w:rsid w:val="00DB1272"/>
    <w:rsid w:val="00DB5302"/>
    <w:rsid w:val="00DC60E5"/>
    <w:rsid w:val="00DD1E3E"/>
    <w:rsid w:val="00DD6B1F"/>
    <w:rsid w:val="00DF09D3"/>
    <w:rsid w:val="00DF0C4E"/>
    <w:rsid w:val="00DF7F35"/>
    <w:rsid w:val="00E124F4"/>
    <w:rsid w:val="00E36337"/>
    <w:rsid w:val="00E422CF"/>
    <w:rsid w:val="00E43EDA"/>
    <w:rsid w:val="00E503D2"/>
    <w:rsid w:val="00E9584D"/>
    <w:rsid w:val="00EB72AD"/>
    <w:rsid w:val="00EC37A1"/>
    <w:rsid w:val="00EF07A3"/>
    <w:rsid w:val="00EF3DC4"/>
    <w:rsid w:val="00F02688"/>
    <w:rsid w:val="00F31AF6"/>
    <w:rsid w:val="00F76072"/>
    <w:rsid w:val="00FB001B"/>
    <w:rsid w:val="00FB24BF"/>
    <w:rsid w:val="00FD0BA7"/>
    <w:rsid w:val="00FD2BA8"/>
    <w:rsid w:val="00FD4D04"/>
    <w:rsid w:val="00FD6B40"/>
    <w:rsid w:val="00FE21DE"/>
    <w:rsid w:val="00FE7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3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16</cp:revision>
  <dcterms:created xsi:type="dcterms:W3CDTF">2014-05-28T22:04:00Z</dcterms:created>
  <dcterms:modified xsi:type="dcterms:W3CDTF">2017-01-16T13:17:00Z</dcterms:modified>
</cp:coreProperties>
</file>